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4AC1" w:rsidRDefault="00F74AC1" w:rsidP="00F74A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CRANELE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F74AC1" w:rsidRDefault="00F74AC1" w:rsidP="00F74A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Stratford </w:t>
      </w:r>
      <w:proofErr w:type="spellStart"/>
      <w:proofErr w:type="gramStart"/>
      <w:r>
        <w:rPr>
          <w:rFonts w:ascii="Times New Roman" w:hAnsi="Times New Roman" w:cs="Times New Roman"/>
        </w:rPr>
        <w:t>St.Mary</w:t>
      </w:r>
      <w:proofErr w:type="spellEnd"/>
      <w:proofErr w:type="gramEnd"/>
      <w:r>
        <w:rPr>
          <w:rFonts w:ascii="Times New Roman" w:hAnsi="Times New Roman" w:cs="Times New Roman"/>
        </w:rPr>
        <w:t>, Suffolk. Smith.</w:t>
      </w:r>
    </w:p>
    <w:p w:rsidR="00F74AC1" w:rsidRDefault="00F74AC1" w:rsidP="00F74AC1">
      <w:pPr>
        <w:rPr>
          <w:rFonts w:ascii="Times New Roman" w:hAnsi="Times New Roman" w:cs="Times New Roman"/>
        </w:rPr>
      </w:pPr>
    </w:p>
    <w:p w:rsidR="00F74AC1" w:rsidRDefault="00F74AC1" w:rsidP="00F74AC1">
      <w:pPr>
        <w:rPr>
          <w:rFonts w:ascii="Times New Roman" w:hAnsi="Times New Roman" w:cs="Times New Roman"/>
        </w:rPr>
      </w:pPr>
    </w:p>
    <w:p w:rsidR="00F74AC1" w:rsidRDefault="00F74AC1" w:rsidP="00F74A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William Clerk(q.v.) brought a plaint of debt against him.</w:t>
      </w:r>
    </w:p>
    <w:p w:rsidR="00F74AC1" w:rsidRDefault="00F74AC1" w:rsidP="00F74A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F74AC1" w:rsidRDefault="00F74AC1" w:rsidP="00F74AC1">
      <w:pPr>
        <w:rPr>
          <w:rFonts w:ascii="Times New Roman" w:hAnsi="Times New Roman" w:cs="Times New Roman"/>
        </w:rPr>
      </w:pPr>
    </w:p>
    <w:p w:rsidR="00F74AC1" w:rsidRDefault="00F74AC1" w:rsidP="00F74AC1">
      <w:pPr>
        <w:rPr>
          <w:rFonts w:ascii="Times New Roman" w:hAnsi="Times New Roman" w:cs="Times New Roman"/>
        </w:rPr>
      </w:pPr>
    </w:p>
    <w:p w:rsidR="00F74AC1" w:rsidRPr="00CE750A" w:rsidRDefault="00F74AC1" w:rsidP="00F74A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June 2017</w:t>
      </w:r>
    </w:p>
    <w:p w:rsidR="006B2F86" w:rsidRPr="00E71FC3" w:rsidRDefault="00F74AC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4AC1" w:rsidRDefault="00F74AC1" w:rsidP="00E71FC3">
      <w:r>
        <w:separator/>
      </w:r>
    </w:p>
  </w:endnote>
  <w:endnote w:type="continuationSeparator" w:id="0">
    <w:p w:rsidR="00F74AC1" w:rsidRDefault="00F74AC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4AC1" w:rsidRDefault="00F74AC1" w:rsidP="00E71FC3">
      <w:r>
        <w:separator/>
      </w:r>
    </w:p>
  </w:footnote>
  <w:footnote w:type="continuationSeparator" w:id="0">
    <w:p w:rsidR="00F74AC1" w:rsidRDefault="00F74AC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AC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74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F03BF2-DC87-49DE-B724-6839FB7AE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4AC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2017-06-27T20:44:00Z</dcterms:created>
  <dcterms:modified xsi:type="dcterms:W3CDTF">2017-06-27T20:44:00Z</dcterms:modified>
</cp:coreProperties>
</file>